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04820D2" w:rsidR="006C5630" w:rsidRPr="003E0E9D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E0E9D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FA3323" w:rsidRPr="003E0E9D">
        <w:rPr>
          <w:rFonts w:ascii="Arial" w:hAnsi="Arial" w:cs="Arial"/>
          <w:b/>
          <w:sz w:val="24"/>
          <w:szCs w:val="24"/>
          <w:lang w:eastAsia="zh-CN"/>
        </w:rPr>
        <w:t>10</w:t>
      </w:r>
      <w:r w:rsidR="001233BA">
        <w:rPr>
          <w:rFonts w:ascii="Arial" w:hAnsi="Arial" w:cs="Arial"/>
          <w:b/>
          <w:sz w:val="24"/>
          <w:szCs w:val="24"/>
          <w:lang w:eastAsia="zh-CN"/>
        </w:rPr>
        <w:t>9</w:t>
      </w:r>
      <w:r w:rsidRPr="003E0E9D">
        <w:rPr>
          <w:rFonts w:ascii="Arial" w:eastAsia="MS Mincho" w:hAnsi="Arial" w:cs="Arial"/>
          <w:b/>
          <w:sz w:val="24"/>
          <w:szCs w:val="24"/>
        </w:rPr>
        <w:tab/>
      </w:r>
      <w:r w:rsidR="00D84BD0" w:rsidRPr="003E0E9D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3E0E9D">
        <w:rPr>
          <w:rFonts w:ascii="Arial" w:eastAsia="MS Mincho" w:hAnsi="Arial" w:cs="Arial"/>
          <w:b/>
          <w:sz w:val="24"/>
          <w:szCs w:val="24"/>
        </w:rPr>
        <w:t>3</w:t>
      </w:r>
      <w:r w:rsidR="00341411">
        <w:rPr>
          <w:rFonts w:ascii="Arial" w:eastAsia="MS Mincho" w:hAnsi="Arial" w:cs="Arial"/>
          <w:b/>
          <w:sz w:val="24"/>
          <w:szCs w:val="24"/>
        </w:rPr>
        <w:t>21139</w:t>
      </w:r>
    </w:p>
    <w:p w14:paraId="0ED16545" w14:textId="1D72BB22" w:rsidR="0068254F" w:rsidRPr="003E0E9D" w:rsidRDefault="0034141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Chicago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</w:t>
      </w:r>
      <w:r w:rsidR="00775367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</w:t>
      </w:r>
      <w:r w:rsidR="00775367">
        <w:rPr>
          <w:rFonts w:ascii="Arial" w:hAnsi="Arial"/>
          <w:b/>
          <w:sz w:val="24"/>
          <w:szCs w:val="24"/>
          <w:lang w:eastAsia="zh-CN"/>
        </w:rPr>
        <w:t>.</w:t>
      </w:r>
      <w:r w:rsidR="00204929" w:rsidRPr="003E0E9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13</w:t>
      </w:r>
      <w:r w:rsidRPr="0034141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 xml:space="preserve">‒ </w:t>
      </w:r>
      <w:r>
        <w:rPr>
          <w:rFonts w:ascii="Arial" w:hAnsi="Arial"/>
          <w:b/>
          <w:sz w:val="24"/>
          <w:szCs w:val="24"/>
          <w:lang w:eastAsia="zh-CN"/>
        </w:rPr>
        <w:t>Nov</w:t>
      </w:r>
      <w:r w:rsidR="00B826FE">
        <w:rPr>
          <w:rFonts w:ascii="Arial" w:hAnsi="Arial"/>
          <w:b/>
          <w:sz w:val="24"/>
          <w:szCs w:val="24"/>
          <w:lang w:eastAsia="zh-CN"/>
        </w:rPr>
        <w:t xml:space="preserve">.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9F6286" w:rsidRPr="009F628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>, 202</w:t>
      </w:r>
      <w:r w:rsidR="009F3B10" w:rsidRPr="003E0E9D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22F2AB5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 xml:space="preserve">Title: </w:t>
      </w:r>
      <w:r w:rsidRPr="003E0E9D">
        <w:rPr>
          <w:rFonts w:ascii="Arial" w:hAnsi="Arial" w:cs="Arial"/>
          <w:b/>
          <w:sz w:val="22"/>
        </w:rPr>
        <w:tab/>
      </w:r>
      <w:r w:rsidR="00FA3323" w:rsidRPr="003E0E9D">
        <w:rPr>
          <w:rFonts w:ascii="Arial" w:hAnsi="Arial" w:cs="Arial"/>
          <w:b/>
          <w:sz w:val="22"/>
        </w:rPr>
        <w:t xml:space="preserve">WF for </w:t>
      </w:r>
      <w:r w:rsidR="00572B09">
        <w:rPr>
          <w:rFonts w:ascii="Arial" w:hAnsi="Arial" w:cs="Arial"/>
          <w:b/>
          <w:sz w:val="22"/>
        </w:rPr>
        <w:t xml:space="preserve">Enhancement </w:t>
      </w:r>
      <w:r w:rsidR="002A4CA0">
        <w:rPr>
          <w:rFonts w:ascii="Arial" w:hAnsi="Arial" w:cs="Arial"/>
          <w:b/>
          <w:sz w:val="22"/>
        </w:rPr>
        <w:t xml:space="preserve">of </w:t>
      </w:r>
      <w:r w:rsidR="00572B09">
        <w:rPr>
          <w:rFonts w:ascii="Arial" w:hAnsi="Arial" w:cs="Arial"/>
          <w:b/>
          <w:sz w:val="22"/>
        </w:rPr>
        <w:t>Dynamic Spectrum Sharing</w:t>
      </w:r>
      <w:r w:rsidR="00FA3323" w:rsidRPr="003E0E9D">
        <w:rPr>
          <w:rFonts w:ascii="Arial" w:hAnsi="Arial" w:cs="Arial"/>
          <w:b/>
          <w:sz w:val="22"/>
        </w:rPr>
        <w:t xml:space="preserve"> demodulation requirements</w:t>
      </w:r>
    </w:p>
    <w:p w14:paraId="73AD8CE3" w14:textId="02FD3C3E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>Agenda Item:</w:t>
      </w:r>
      <w:r w:rsidRPr="003E0E9D">
        <w:rPr>
          <w:rFonts w:ascii="Arial" w:hAnsi="Arial" w:cs="Arial"/>
          <w:b/>
          <w:sz w:val="22"/>
        </w:rPr>
        <w:tab/>
      </w:r>
      <w:r w:rsidR="00E279E9">
        <w:rPr>
          <w:rFonts w:ascii="Arial" w:hAnsi="Arial" w:cs="Arial"/>
          <w:b/>
          <w:sz w:val="22"/>
        </w:rPr>
        <w:t>8</w:t>
      </w:r>
      <w:r w:rsidR="00B16560" w:rsidRPr="003E0E9D">
        <w:rPr>
          <w:rFonts w:ascii="Arial" w:hAnsi="Arial" w:cs="Arial"/>
          <w:b/>
          <w:sz w:val="22"/>
        </w:rPr>
        <w:t>.</w:t>
      </w:r>
      <w:r w:rsidR="00DE0069">
        <w:rPr>
          <w:rFonts w:ascii="Arial" w:hAnsi="Arial" w:cs="Arial"/>
          <w:b/>
          <w:sz w:val="22"/>
        </w:rPr>
        <w:t>36</w:t>
      </w:r>
      <w:r w:rsidR="00B16560" w:rsidRPr="003E0E9D">
        <w:rPr>
          <w:rFonts w:ascii="Arial" w:hAnsi="Arial" w:cs="Arial"/>
          <w:b/>
          <w:sz w:val="22"/>
        </w:rPr>
        <w:t>.</w:t>
      </w:r>
      <w:r w:rsidR="00DE0069">
        <w:rPr>
          <w:rFonts w:ascii="Arial" w:hAnsi="Arial" w:cs="Arial"/>
          <w:b/>
          <w:sz w:val="22"/>
        </w:rPr>
        <w:t>2</w:t>
      </w:r>
    </w:p>
    <w:p w14:paraId="6402E503" w14:textId="61E6FB38" w:rsidR="00D84BD0" w:rsidRPr="003E0E9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3E0E9D">
        <w:rPr>
          <w:rFonts w:ascii="Arial" w:hAnsi="Arial" w:cs="Arial"/>
          <w:b/>
          <w:sz w:val="22"/>
        </w:rPr>
        <w:t xml:space="preserve">Source: </w:t>
      </w:r>
      <w:r w:rsidRPr="003E0E9D">
        <w:rPr>
          <w:rFonts w:ascii="Arial" w:hAnsi="Arial" w:cs="Arial"/>
          <w:b/>
          <w:sz w:val="22"/>
        </w:rPr>
        <w:tab/>
      </w:r>
      <w:r w:rsidR="00B16560" w:rsidRPr="003E0E9D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>Document for:</w:t>
      </w:r>
      <w:r w:rsidRPr="003E0E9D">
        <w:rPr>
          <w:rFonts w:ascii="Arial" w:hAnsi="Arial" w:cs="Arial"/>
          <w:b/>
          <w:sz w:val="22"/>
        </w:rPr>
        <w:tab/>
      </w:r>
      <w:r w:rsidR="00280D59" w:rsidRPr="003E0E9D">
        <w:rPr>
          <w:rFonts w:ascii="Arial" w:hAnsi="Arial" w:cs="Arial"/>
          <w:sz w:val="22"/>
          <w:lang w:eastAsia="zh-CN"/>
        </w:rPr>
        <w:t>Approval</w:t>
      </w:r>
    </w:p>
    <w:p w14:paraId="29EF9E55" w14:textId="38EC9A56" w:rsidR="00163132" w:rsidRPr="003E0E9D" w:rsidRDefault="0050146B" w:rsidP="003E08FC">
      <w:pPr>
        <w:pStyle w:val="Heading1"/>
      </w:pPr>
      <w:r w:rsidRPr="003E0E9D">
        <w:t xml:space="preserve">Topic </w:t>
      </w:r>
      <w:r w:rsidR="00A2452E" w:rsidRPr="003E0E9D">
        <w:t>#</w:t>
      </w:r>
      <w:r w:rsidR="000C531B">
        <w:t>1</w:t>
      </w:r>
      <w:r w:rsidR="00A2452E" w:rsidRPr="003E0E9D">
        <w:t xml:space="preserve">: </w:t>
      </w:r>
      <w:r w:rsidR="008656DC" w:rsidRPr="00593007">
        <w:rPr>
          <w:lang w:val="en-US" w:eastAsia="ja-JP"/>
        </w:rPr>
        <w:t>NR PDCCH reception in symbols with LTE CRS REs</w:t>
      </w:r>
    </w:p>
    <w:p w14:paraId="2753D06D" w14:textId="323AAD19" w:rsidR="000C531B" w:rsidRDefault="000C531B" w:rsidP="000C531B">
      <w:pPr>
        <w:rPr>
          <w:b/>
          <w:u w:val="single"/>
          <w:lang w:val="en-US" w:eastAsia="ko-KR"/>
        </w:rPr>
      </w:pPr>
      <w:r w:rsidRPr="001779E7">
        <w:rPr>
          <w:b/>
          <w:u w:val="single"/>
          <w:lang w:val="en-US" w:eastAsia="zh-CN"/>
        </w:rPr>
        <w:t>CRS</w:t>
      </w:r>
      <w:r w:rsidRPr="001779E7">
        <w:rPr>
          <w:b/>
          <w:u w:val="single"/>
          <w:lang w:val="en-US" w:eastAsia="ko-KR"/>
        </w:rPr>
        <w:t xml:space="preserve"> rate matching pattern assumption</w:t>
      </w:r>
    </w:p>
    <w:p w14:paraId="44664B54" w14:textId="77777777" w:rsidR="001779E7" w:rsidRPr="00E21919" w:rsidRDefault="001779E7" w:rsidP="001779E7">
      <w:pPr>
        <w:spacing w:afterLines="50" w:after="120"/>
        <w:rPr>
          <w:b/>
          <w:lang w:eastAsia="zh-CN"/>
        </w:rPr>
      </w:pPr>
      <w:r w:rsidRPr="00E21919">
        <w:rPr>
          <w:b/>
          <w:lang w:eastAsia="zh-CN"/>
        </w:rPr>
        <w:t>Agreement:</w:t>
      </w:r>
    </w:p>
    <w:p w14:paraId="4616E0E2" w14:textId="552BEB1A" w:rsidR="001779E7" w:rsidRPr="00D3221C" w:rsidRDefault="001779E7" w:rsidP="00D3221C">
      <w:pPr>
        <w:pStyle w:val="ListParagraph"/>
        <w:numPr>
          <w:ilvl w:val="0"/>
          <w:numId w:val="32"/>
        </w:numPr>
        <w:ind w:firstLineChars="0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Single </w:t>
      </w:r>
      <w:r w:rsidR="00D3221C">
        <w:rPr>
          <w:rFonts w:eastAsia="SimSun"/>
          <w:szCs w:val="24"/>
          <w:lang w:val="en-US" w:eastAsia="zh-CN"/>
        </w:rPr>
        <w:t xml:space="preserve">LTE CRS </w:t>
      </w:r>
      <w:r>
        <w:rPr>
          <w:rFonts w:eastAsia="SimSun"/>
          <w:szCs w:val="24"/>
          <w:lang w:val="en-US" w:eastAsia="zh-CN"/>
        </w:rPr>
        <w:t>rate matching pattern</w:t>
      </w:r>
    </w:p>
    <w:p w14:paraId="74140C72" w14:textId="7A7FC313" w:rsidR="00163132" w:rsidRPr="000C531B" w:rsidRDefault="00163132" w:rsidP="007E2EFF">
      <w:pPr>
        <w:pStyle w:val="B1"/>
        <w:ind w:left="0" w:firstLine="0"/>
        <w:rPr>
          <w:bCs/>
          <w:lang w:val="en-US" w:eastAsia="zh-CN"/>
        </w:rPr>
      </w:pPr>
    </w:p>
    <w:p w14:paraId="22FD7C1D" w14:textId="77777777" w:rsidR="00230433" w:rsidRDefault="00230433" w:rsidP="0089404B">
      <w:pPr>
        <w:spacing w:afterLines="50" w:after="120"/>
        <w:rPr>
          <w:b/>
          <w:lang w:eastAsia="zh-CN"/>
        </w:rPr>
      </w:pPr>
      <w:r w:rsidRPr="0000284A">
        <w:rPr>
          <w:b/>
          <w:u w:val="single"/>
          <w:lang w:val="en-US" w:eastAsia="ko-KR"/>
        </w:rPr>
        <w:t>UE receiver assumption</w:t>
      </w:r>
      <w:r w:rsidRPr="00E21919">
        <w:rPr>
          <w:b/>
          <w:lang w:eastAsia="zh-CN"/>
        </w:rPr>
        <w:t xml:space="preserve"> </w:t>
      </w:r>
    </w:p>
    <w:p w14:paraId="5A1BC206" w14:textId="79E36097" w:rsidR="0089404B" w:rsidRPr="00E21919" w:rsidRDefault="0089404B" w:rsidP="0089404B">
      <w:pPr>
        <w:spacing w:afterLines="50" w:after="120"/>
        <w:rPr>
          <w:b/>
          <w:lang w:eastAsia="zh-CN"/>
        </w:rPr>
      </w:pPr>
      <w:r w:rsidRPr="00E21919">
        <w:rPr>
          <w:b/>
          <w:lang w:eastAsia="zh-CN"/>
        </w:rPr>
        <w:t>Agreement:</w:t>
      </w:r>
    </w:p>
    <w:p w14:paraId="6713E1BF" w14:textId="77777777" w:rsidR="00C33D81" w:rsidRPr="00C33D81" w:rsidRDefault="00C33D81" w:rsidP="009E056D">
      <w:pPr>
        <w:pStyle w:val="ListParagraph"/>
        <w:numPr>
          <w:ilvl w:val="0"/>
          <w:numId w:val="32"/>
        </w:numPr>
        <w:ind w:firstLineChars="0"/>
        <w:rPr>
          <w:b/>
          <w:u w:val="single"/>
          <w:lang w:val="en-US" w:eastAsia="ko-KR"/>
        </w:rPr>
      </w:pPr>
      <w:r w:rsidRPr="00C33D81">
        <w:rPr>
          <w:rFonts w:eastAsia="SimSun"/>
          <w:szCs w:val="24"/>
          <w:lang w:val="en-US" w:eastAsia="zh-CN"/>
        </w:rPr>
        <w:t xml:space="preserve">Leave the receiver design to implementation for evaluation purposes.  </w:t>
      </w:r>
    </w:p>
    <w:p w14:paraId="639AE3F2" w14:textId="3D105519" w:rsidR="005836E9" w:rsidRPr="005836E9" w:rsidRDefault="007E1462" w:rsidP="009E056D">
      <w:pPr>
        <w:pStyle w:val="ListParagraph"/>
        <w:numPr>
          <w:ilvl w:val="0"/>
          <w:numId w:val="32"/>
        </w:numPr>
        <w:ind w:firstLineChars="0"/>
        <w:rPr>
          <w:b/>
          <w:u w:val="single"/>
          <w:lang w:val="en-US" w:eastAsia="ko-KR"/>
        </w:rPr>
      </w:pPr>
      <w:r>
        <w:rPr>
          <w:rFonts w:eastAsia="SimSun"/>
          <w:szCs w:val="24"/>
          <w:lang w:val="en-US" w:eastAsia="zh-CN"/>
        </w:rPr>
        <w:t xml:space="preserve">Further check </w:t>
      </w:r>
      <w:r w:rsidR="00BF3362">
        <w:rPr>
          <w:rFonts w:eastAsia="SimSun"/>
          <w:szCs w:val="24"/>
          <w:lang w:val="en-US" w:eastAsia="zh-CN"/>
        </w:rPr>
        <w:t>submitted results. I</w:t>
      </w:r>
      <w:r w:rsidR="00C33D81" w:rsidRPr="00C33D81">
        <w:rPr>
          <w:rFonts w:eastAsia="SimSun"/>
          <w:szCs w:val="24"/>
          <w:lang w:val="en-US" w:eastAsia="zh-CN"/>
        </w:rPr>
        <w:t>f there is a large variation in results</w:t>
      </w:r>
      <w:r>
        <w:rPr>
          <w:rFonts w:eastAsia="SimSun"/>
          <w:szCs w:val="24"/>
          <w:lang w:val="en-US" w:eastAsia="zh-CN"/>
        </w:rPr>
        <w:t>, then discuss</w:t>
      </w:r>
      <w:r w:rsidR="00C33D81" w:rsidRPr="00C33D81">
        <w:rPr>
          <w:rFonts w:eastAsia="SimSun"/>
          <w:szCs w:val="24"/>
          <w:lang w:val="en-US" w:eastAsia="zh-CN"/>
        </w:rPr>
        <w:t xml:space="preserve"> receiver assumptions.</w:t>
      </w:r>
    </w:p>
    <w:p w14:paraId="34DB1B3F" w14:textId="77777777" w:rsidR="005836E9" w:rsidRDefault="005836E9" w:rsidP="005836E9">
      <w:pPr>
        <w:rPr>
          <w:b/>
          <w:u w:val="single"/>
          <w:lang w:val="en-US" w:eastAsia="ko-KR"/>
        </w:rPr>
      </w:pPr>
    </w:p>
    <w:p w14:paraId="4D57449A" w14:textId="78B36A5E" w:rsidR="006306BF" w:rsidRPr="00593007" w:rsidRDefault="006306BF" w:rsidP="006306BF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Common parameters</w:t>
      </w:r>
    </w:p>
    <w:p w14:paraId="27EF981F" w14:textId="46E5933C" w:rsidR="006306BF" w:rsidRPr="007137B4" w:rsidRDefault="006306BF" w:rsidP="006306BF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 w:rsidRPr="007137B4">
        <w:rPr>
          <w:rFonts w:eastAsia="SimSun"/>
          <w:b/>
          <w:bCs/>
          <w:szCs w:val="24"/>
          <w:lang w:val="en-US" w:eastAsia="zh-CN"/>
        </w:rPr>
        <w:t>Agreement:</w:t>
      </w:r>
    </w:p>
    <w:p w14:paraId="2BE79CCC" w14:textId="3DB4117D" w:rsidR="006306BF" w:rsidRPr="009B2BA4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 w:rsidRPr="009B2BA4">
        <w:t>DCI format: 1_0</w:t>
      </w:r>
      <w:r>
        <w:t xml:space="preserve"> </w:t>
      </w:r>
    </w:p>
    <w:p w14:paraId="6F77025E" w14:textId="77777777" w:rsidR="006306BF" w:rsidRPr="009B2BA4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 w:rsidRPr="009B2BA4">
        <w:rPr>
          <w:rFonts w:eastAsia="SimSun"/>
          <w:szCs w:val="24"/>
          <w:lang w:val="en-US" w:eastAsia="zh-CN"/>
        </w:rPr>
        <w:t xml:space="preserve">CCE to REG mapping: </w:t>
      </w:r>
      <w:proofErr w:type="gramStart"/>
      <w:r w:rsidRPr="009B2BA4">
        <w:rPr>
          <w:rFonts w:eastAsia="SimSun"/>
          <w:szCs w:val="24"/>
          <w:lang w:val="en-US" w:eastAsia="zh-CN"/>
        </w:rPr>
        <w:t>Non-interleaved</w:t>
      </w:r>
      <w:proofErr w:type="gramEnd"/>
    </w:p>
    <w:p w14:paraId="43A2BC32" w14:textId="77777777" w:rsidR="006306BF" w:rsidRPr="009B2BA4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 w:rsidRPr="009B2BA4">
        <w:rPr>
          <w:rFonts w:eastAsia="SimSun"/>
          <w:szCs w:val="24"/>
          <w:lang w:val="en-US" w:eastAsia="zh-CN"/>
        </w:rPr>
        <w:t>REG bundle size: 6 PRB</w:t>
      </w:r>
    </w:p>
    <w:p w14:paraId="551AA14E" w14:textId="77777777" w:rsidR="006306BF" w:rsidRPr="009B2BA4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 w:rsidRPr="009B2BA4">
        <w:t xml:space="preserve">Precoder: Random precoder with precoder cycling per REG </w:t>
      </w:r>
      <w:proofErr w:type="gramStart"/>
      <w:r w:rsidRPr="009B2BA4">
        <w:t>bundle</w:t>
      </w:r>
      <w:proofErr w:type="gramEnd"/>
    </w:p>
    <w:p w14:paraId="79AB10B0" w14:textId="77777777" w:rsidR="006306BF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LTE CRS: 4 Ports</w:t>
      </w:r>
    </w:p>
    <w:p w14:paraId="32AC2A99" w14:textId="77777777" w:rsidR="006306BF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 w:rsidRPr="00E12161">
        <w:rPr>
          <w:rFonts w:eastAsia="SimSun"/>
          <w:szCs w:val="24"/>
          <w:lang w:val="en-US" w:eastAsia="zh-CN"/>
        </w:rPr>
        <w:t>TX assumption for overlapping REs: Puncture PDCCH and DMRS REs overlapping with LTE CRS</w:t>
      </w:r>
    </w:p>
    <w:p w14:paraId="11EAF066" w14:textId="77777777" w:rsidR="006306BF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 w:rsidRPr="00D0790F">
        <w:rPr>
          <w:rFonts w:eastAsia="SimSun"/>
          <w:szCs w:val="24"/>
          <w:lang w:val="en-US" w:eastAsia="zh-CN"/>
        </w:rPr>
        <w:t>LTE PDCCH, PDSCH:  No transmission</w:t>
      </w:r>
    </w:p>
    <w:p w14:paraId="7D153119" w14:textId="77777777" w:rsidR="006306BF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 w:rsidRPr="00DD7938">
        <w:rPr>
          <w:rFonts w:eastAsia="SimSun"/>
          <w:szCs w:val="24"/>
          <w:lang w:val="en-US" w:eastAsia="zh-CN"/>
        </w:rPr>
        <w:t>Slots with LTE PBCH/PSS/SSS: No PDCCH transmission</w:t>
      </w:r>
    </w:p>
    <w:p w14:paraId="31098731" w14:textId="77777777" w:rsidR="006306BF" w:rsidRDefault="006306BF" w:rsidP="006306BF">
      <w:pPr>
        <w:pStyle w:val="ListParagraph"/>
        <w:numPr>
          <w:ilvl w:val="0"/>
          <w:numId w:val="35"/>
        </w:numPr>
        <w:ind w:firstLineChars="0"/>
        <w:rPr>
          <w:rFonts w:eastAsia="SimSun"/>
          <w:szCs w:val="24"/>
          <w:lang w:val="en-US" w:eastAsia="zh-CN"/>
        </w:rPr>
      </w:pPr>
      <w:r w:rsidRPr="00086DF5">
        <w:rPr>
          <w:rFonts w:eastAsia="SimSun"/>
          <w:szCs w:val="24"/>
          <w:lang w:val="en-US" w:eastAsia="zh-CN"/>
        </w:rPr>
        <w:t>Channel estimation: PDCCH CE only on clean symbols</w:t>
      </w:r>
    </w:p>
    <w:p w14:paraId="3728ACEC" w14:textId="77777777" w:rsidR="006306BF" w:rsidRDefault="006306BF" w:rsidP="005836E9">
      <w:pPr>
        <w:rPr>
          <w:b/>
          <w:u w:val="single"/>
          <w:lang w:val="en-US" w:eastAsia="ko-KR"/>
        </w:rPr>
      </w:pPr>
    </w:p>
    <w:p w14:paraId="3155B3AC" w14:textId="0A10176D" w:rsidR="007137B4" w:rsidRPr="00991D00" w:rsidRDefault="007137B4" w:rsidP="007137B4">
      <w:pPr>
        <w:rPr>
          <w:b/>
          <w:u w:val="single"/>
          <w:lang w:val="en-US" w:eastAsia="ko-KR"/>
        </w:rPr>
      </w:pPr>
      <w:r w:rsidRPr="00991D00">
        <w:rPr>
          <w:b/>
          <w:u w:val="single"/>
          <w:lang w:val="en-US" w:eastAsia="ko-KR"/>
        </w:rPr>
        <w:t>Payload bits</w:t>
      </w:r>
    </w:p>
    <w:p w14:paraId="3BBCE4E7" w14:textId="5BEE118D" w:rsidR="007137B4" w:rsidRPr="00991D00" w:rsidRDefault="00F76DAD" w:rsidP="007137B4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>
        <w:rPr>
          <w:rFonts w:eastAsia="SimSun"/>
          <w:b/>
          <w:bCs/>
          <w:szCs w:val="24"/>
          <w:lang w:val="en-US" w:eastAsia="zh-CN"/>
        </w:rPr>
        <w:t>A</w:t>
      </w:r>
      <w:r w:rsidR="007137B4" w:rsidRPr="00991D00">
        <w:rPr>
          <w:rFonts w:eastAsia="SimSun"/>
          <w:b/>
          <w:bCs/>
          <w:szCs w:val="24"/>
          <w:lang w:val="en-US" w:eastAsia="zh-CN"/>
        </w:rPr>
        <w:t>greement:</w:t>
      </w:r>
    </w:p>
    <w:p w14:paraId="4662CEED" w14:textId="7D121A5B" w:rsidR="00F16CAD" w:rsidRPr="00E36DB5" w:rsidRDefault="007137B4" w:rsidP="00E36DB5">
      <w:pPr>
        <w:pStyle w:val="ListParagraph"/>
        <w:numPr>
          <w:ilvl w:val="0"/>
          <w:numId w:val="35"/>
        </w:numPr>
        <w:ind w:firstLineChars="0"/>
      </w:pPr>
      <w:r w:rsidRPr="00991D00">
        <w:t>39 bits</w:t>
      </w:r>
    </w:p>
    <w:p w14:paraId="291247CC" w14:textId="77777777" w:rsidR="005836E9" w:rsidRDefault="005836E9" w:rsidP="005836E9">
      <w:pPr>
        <w:rPr>
          <w:b/>
          <w:u w:val="single"/>
          <w:lang w:val="en-US" w:eastAsia="ko-KR"/>
        </w:rPr>
      </w:pPr>
    </w:p>
    <w:p w14:paraId="4445C4BE" w14:textId="00EE66C3" w:rsidR="000D06D4" w:rsidRPr="00715F7A" w:rsidRDefault="000D06D4" w:rsidP="000D06D4">
      <w:pPr>
        <w:rPr>
          <w:b/>
          <w:u w:val="single"/>
          <w:lang w:val="en-US" w:eastAsia="ko-KR"/>
        </w:rPr>
      </w:pPr>
      <w:r w:rsidRPr="00715F7A">
        <w:rPr>
          <w:b/>
          <w:u w:val="single"/>
          <w:lang w:val="en-US" w:eastAsia="ko-KR"/>
        </w:rPr>
        <w:t xml:space="preserve">Antenna configuration </w:t>
      </w:r>
    </w:p>
    <w:p w14:paraId="560CA593" w14:textId="1020748A" w:rsidR="004578B8" w:rsidRPr="00715F7A" w:rsidRDefault="00715F7A" w:rsidP="004578B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 w:rsidRPr="00715F7A">
        <w:rPr>
          <w:rFonts w:eastAsia="SimSun"/>
          <w:b/>
          <w:bCs/>
          <w:szCs w:val="24"/>
          <w:lang w:val="en-US" w:eastAsia="zh-CN"/>
        </w:rPr>
        <w:t>Way forward:</w:t>
      </w:r>
    </w:p>
    <w:p w14:paraId="3E38D8E9" w14:textId="3173142F" w:rsidR="004578B8" w:rsidRPr="00715F7A" w:rsidRDefault="004578B8" w:rsidP="004578B8">
      <w:pPr>
        <w:pStyle w:val="ListParagraph"/>
        <w:numPr>
          <w:ilvl w:val="0"/>
          <w:numId w:val="35"/>
        </w:numPr>
        <w:ind w:firstLineChars="0"/>
      </w:pPr>
      <w:r w:rsidRPr="00715F7A">
        <w:t>Option 1: 2x</w:t>
      </w:r>
      <w:r w:rsidR="007D37C8" w:rsidRPr="00715F7A">
        <w:t>2, 2x4, 4x2, 4x4</w:t>
      </w:r>
    </w:p>
    <w:p w14:paraId="005B9FC3" w14:textId="570FA007" w:rsidR="004578B8" w:rsidRPr="00715F7A" w:rsidRDefault="007D37C8" w:rsidP="007D37C8">
      <w:pPr>
        <w:pStyle w:val="ListParagraph"/>
        <w:numPr>
          <w:ilvl w:val="0"/>
          <w:numId w:val="35"/>
        </w:numPr>
        <w:ind w:firstLineChars="0"/>
      </w:pPr>
      <w:r w:rsidRPr="00715F7A">
        <w:t>Option 2: 4x2, 4x4 only</w:t>
      </w:r>
    </w:p>
    <w:p w14:paraId="433C479B" w14:textId="77777777" w:rsidR="007137B4" w:rsidRDefault="007137B4" w:rsidP="005836E9">
      <w:pPr>
        <w:rPr>
          <w:b/>
          <w:u w:val="single"/>
          <w:lang w:val="en-US" w:eastAsia="ko-KR"/>
        </w:rPr>
      </w:pPr>
    </w:p>
    <w:p w14:paraId="0C68E800" w14:textId="221DFCF9" w:rsidR="00CD5C7E" w:rsidRDefault="00CD5C7E" w:rsidP="00CD5C7E">
      <w:pPr>
        <w:rPr>
          <w:b/>
          <w:u w:val="single"/>
          <w:lang w:val="en-US" w:eastAsia="ko-KR"/>
        </w:rPr>
      </w:pPr>
      <w:r w:rsidRPr="00635DAB">
        <w:rPr>
          <w:b/>
          <w:u w:val="single"/>
          <w:lang w:val="en-US" w:eastAsia="ko-KR"/>
        </w:rPr>
        <w:lastRenderedPageBreak/>
        <w:t>Channel bandwidth</w:t>
      </w:r>
    </w:p>
    <w:p w14:paraId="5E7A8EC1" w14:textId="3758787F" w:rsidR="00CD5C7E" w:rsidRPr="00B935B9" w:rsidRDefault="00325271" w:rsidP="00B74E6E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>
        <w:rPr>
          <w:rFonts w:eastAsia="SimSun"/>
          <w:b/>
          <w:bCs/>
          <w:szCs w:val="24"/>
          <w:lang w:val="en-US" w:eastAsia="zh-CN"/>
        </w:rPr>
        <w:t>Agreement:</w:t>
      </w:r>
    </w:p>
    <w:p w14:paraId="15A85364" w14:textId="4BB89BBD" w:rsidR="006705D8" w:rsidRDefault="006705D8" w:rsidP="00B529F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 w:rsidRPr="00B935B9">
        <w:rPr>
          <w:rFonts w:eastAsia="SimSun"/>
          <w:szCs w:val="24"/>
          <w:lang w:val="en-US" w:eastAsia="zh-CN"/>
        </w:rPr>
        <w:t>For FDD, consider 10MHz/</w:t>
      </w:r>
      <w:proofErr w:type="gramStart"/>
      <w:r w:rsidRPr="00B935B9">
        <w:rPr>
          <w:rFonts w:eastAsia="SimSun"/>
          <w:szCs w:val="24"/>
          <w:lang w:val="en-US" w:eastAsia="zh-CN"/>
        </w:rPr>
        <w:t>15kHz</w:t>
      </w:r>
      <w:proofErr w:type="gramEnd"/>
    </w:p>
    <w:p w14:paraId="7FB6AC6B" w14:textId="3EABBB64" w:rsidR="00325271" w:rsidRPr="00325271" w:rsidRDefault="00325271" w:rsidP="00325271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 w:rsidRPr="00325271">
        <w:rPr>
          <w:rFonts w:eastAsia="SimSun"/>
          <w:b/>
          <w:bCs/>
          <w:szCs w:val="24"/>
          <w:lang w:val="en-US" w:eastAsia="zh-CN"/>
        </w:rPr>
        <w:t>Way forward:</w:t>
      </w:r>
    </w:p>
    <w:p w14:paraId="2D5638BC" w14:textId="4530FFAE" w:rsidR="000B603A" w:rsidRPr="00B935B9" w:rsidRDefault="000B603A" w:rsidP="00B529F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 w:rsidRPr="00B935B9">
        <w:rPr>
          <w:rFonts w:eastAsia="SimSun"/>
          <w:szCs w:val="24"/>
          <w:lang w:val="en-US" w:eastAsia="zh-CN"/>
        </w:rPr>
        <w:t xml:space="preserve">For TDD, </w:t>
      </w:r>
    </w:p>
    <w:p w14:paraId="360B6959" w14:textId="66272FFF" w:rsidR="000B603A" w:rsidRPr="00B935B9" w:rsidRDefault="000B603A" w:rsidP="00B74E6E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B935B9">
        <w:rPr>
          <w:rFonts w:eastAsia="SimSun"/>
          <w:szCs w:val="24"/>
          <w:lang w:val="en-US" w:eastAsia="zh-CN"/>
        </w:rPr>
        <w:t>Option 1: 10MHz/15kHz</w:t>
      </w:r>
    </w:p>
    <w:p w14:paraId="10E8601F" w14:textId="2C48C6F5" w:rsidR="000B603A" w:rsidRPr="00B935B9" w:rsidRDefault="000B603A" w:rsidP="00B74E6E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B935B9">
        <w:rPr>
          <w:rFonts w:eastAsia="SimSun"/>
          <w:szCs w:val="24"/>
          <w:lang w:val="en-US" w:eastAsia="zh-CN"/>
        </w:rPr>
        <w:t>Option 2: 20MHz/15kHz</w:t>
      </w:r>
    </w:p>
    <w:p w14:paraId="5A44CAAB" w14:textId="77777777" w:rsidR="00CD5C7E" w:rsidRDefault="00CD5C7E" w:rsidP="005836E9">
      <w:pPr>
        <w:rPr>
          <w:b/>
          <w:u w:val="single"/>
          <w:lang w:val="en-US" w:eastAsia="ko-KR"/>
        </w:rPr>
      </w:pPr>
    </w:p>
    <w:p w14:paraId="0C151707" w14:textId="3D8A916F" w:rsidR="00C877C1" w:rsidRDefault="0046091E" w:rsidP="005836E9">
      <w:pPr>
        <w:rPr>
          <w:b/>
          <w:u w:val="single"/>
          <w:lang w:val="en-US" w:eastAsia="ko-KR"/>
        </w:rPr>
      </w:pPr>
      <w:r w:rsidRPr="00D34973">
        <w:rPr>
          <w:b/>
          <w:u w:val="single"/>
          <w:lang w:val="en-US" w:eastAsia="ko-KR"/>
        </w:rPr>
        <w:t>Aggregation level</w:t>
      </w:r>
      <w:r>
        <w:rPr>
          <w:b/>
          <w:u w:val="single"/>
          <w:lang w:val="en-US" w:eastAsia="ko-KR"/>
        </w:rPr>
        <w:t xml:space="preserve"> </w:t>
      </w:r>
    </w:p>
    <w:p w14:paraId="1F1059E9" w14:textId="77777777" w:rsidR="0046091E" w:rsidRPr="00E21919" w:rsidRDefault="0046091E" w:rsidP="0046091E">
      <w:pPr>
        <w:spacing w:afterLines="50" w:after="120"/>
        <w:rPr>
          <w:b/>
          <w:lang w:eastAsia="zh-CN"/>
        </w:rPr>
      </w:pPr>
      <w:r w:rsidRPr="00E21919">
        <w:rPr>
          <w:b/>
          <w:lang w:eastAsia="zh-CN"/>
        </w:rPr>
        <w:t>Agreement:</w:t>
      </w:r>
    </w:p>
    <w:p w14:paraId="5B39F31B" w14:textId="516426E4" w:rsidR="00CA29E1" w:rsidRPr="00242D36" w:rsidRDefault="00CA29E1" w:rsidP="00CA29E1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 w:rsidRPr="00CA29E1">
        <w:rPr>
          <w:rFonts w:eastAsia="SimSun"/>
          <w:szCs w:val="24"/>
          <w:lang w:val="en-US" w:eastAsia="zh-CN"/>
        </w:rPr>
        <w:t>4, 8</w:t>
      </w:r>
      <w:r w:rsidR="008239F8">
        <w:rPr>
          <w:rFonts w:eastAsia="SimSun"/>
          <w:szCs w:val="24"/>
          <w:lang w:val="en-US" w:eastAsia="zh-CN"/>
        </w:rPr>
        <w:t xml:space="preserve"> </w:t>
      </w:r>
      <w:r w:rsidRPr="00CA29E1">
        <w:rPr>
          <w:rFonts w:eastAsia="SimSun"/>
          <w:szCs w:val="24"/>
          <w:lang w:val="en-US" w:eastAsia="zh-CN"/>
        </w:rPr>
        <w:t>(for evaluation purpose)</w:t>
      </w:r>
    </w:p>
    <w:p w14:paraId="1EF3D123" w14:textId="77777777" w:rsidR="00904D54" w:rsidRDefault="00904D54" w:rsidP="00F578AF">
      <w:pPr>
        <w:pStyle w:val="B1"/>
        <w:ind w:left="0" w:firstLine="0"/>
        <w:rPr>
          <w:lang w:eastAsia="zh-CN"/>
        </w:rPr>
      </w:pPr>
    </w:p>
    <w:p w14:paraId="0DED8F96" w14:textId="31F98352" w:rsidR="000706B2" w:rsidRDefault="00D34973" w:rsidP="00F578AF">
      <w:pPr>
        <w:pStyle w:val="B1"/>
        <w:ind w:left="0" w:firstLine="0"/>
        <w:rPr>
          <w:lang w:eastAsia="zh-CN"/>
        </w:rPr>
      </w:pPr>
      <w:r w:rsidRPr="00D34973">
        <w:rPr>
          <w:b/>
          <w:u w:val="single"/>
          <w:lang w:val="en-US" w:eastAsia="ko-KR"/>
        </w:rPr>
        <w:t>Channel model</w:t>
      </w:r>
      <w:r>
        <w:rPr>
          <w:b/>
          <w:u w:val="single"/>
          <w:lang w:val="en-US" w:eastAsia="ko-KR"/>
        </w:rPr>
        <w:t xml:space="preserve"> </w:t>
      </w:r>
    </w:p>
    <w:p w14:paraId="01D269ED" w14:textId="77777777" w:rsidR="00D34973" w:rsidRPr="00E21919" w:rsidRDefault="00D34973" w:rsidP="00D34973">
      <w:pPr>
        <w:spacing w:afterLines="50" w:after="120"/>
        <w:rPr>
          <w:b/>
          <w:lang w:eastAsia="zh-CN"/>
        </w:rPr>
      </w:pPr>
      <w:r w:rsidRPr="00E21919">
        <w:rPr>
          <w:b/>
          <w:lang w:eastAsia="zh-CN"/>
        </w:rPr>
        <w:t>Agreement:</w:t>
      </w:r>
    </w:p>
    <w:p w14:paraId="00366ABD" w14:textId="425133F8" w:rsidR="00D34973" w:rsidRDefault="00D34973" w:rsidP="00D34973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TDLA30-10 and TDLC300-100</w:t>
      </w:r>
    </w:p>
    <w:p w14:paraId="4156F1B2" w14:textId="714BBD0A" w:rsidR="00BA7920" w:rsidRPr="00242D36" w:rsidRDefault="00BA7920" w:rsidP="00D34973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Discuss whether to </w:t>
      </w:r>
      <w:proofErr w:type="gramStart"/>
      <w:r>
        <w:rPr>
          <w:rFonts w:eastAsia="SimSun"/>
          <w:szCs w:val="24"/>
          <w:lang w:val="en-US" w:eastAsia="zh-CN"/>
        </w:rPr>
        <w:t>down-select</w:t>
      </w:r>
      <w:proofErr w:type="gramEnd"/>
      <w:r>
        <w:rPr>
          <w:rFonts w:eastAsia="SimSun"/>
          <w:szCs w:val="24"/>
          <w:lang w:val="en-US" w:eastAsia="zh-CN"/>
        </w:rPr>
        <w:t xml:space="preserve"> in the next meeting</w:t>
      </w:r>
    </w:p>
    <w:p w14:paraId="34212BDC" w14:textId="77777777" w:rsidR="000706B2" w:rsidRDefault="000706B2" w:rsidP="00F578AF">
      <w:pPr>
        <w:pStyle w:val="B1"/>
        <w:ind w:left="0" w:firstLine="0"/>
        <w:rPr>
          <w:lang w:eastAsia="zh-CN"/>
        </w:rPr>
      </w:pPr>
    </w:p>
    <w:p w14:paraId="461E84D0" w14:textId="7853AD5B" w:rsidR="001B19BA" w:rsidRDefault="001B19BA" w:rsidP="001B19BA">
      <w:pPr>
        <w:rPr>
          <w:b/>
          <w:bCs/>
          <w:u w:val="single"/>
        </w:rPr>
      </w:pPr>
      <w:r w:rsidRPr="00635DAB">
        <w:rPr>
          <w:b/>
          <w:bCs/>
          <w:u w:val="single"/>
        </w:rPr>
        <w:t>Power ratio of LTE-CRS RE/NR PDCCH-DMRS RE</w:t>
      </w:r>
    </w:p>
    <w:p w14:paraId="59B8FCE8" w14:textId="29A53F4F" w:rsidR="0065341D" w:rsidRPr="0065341D" w:rsidRDefault="0065341D" w:rsidP="0065341D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 w:rsidRPr="0065341D">
        <w:rPr>
          <w:rFonts w:eastAsia="SimSun" w:hint="eastAsia"/>
          <w:b/>
          <w:bCs/>
          <w:szCs w:val="24"/>
          <w:lang w:val="en-US" w:eastAsia="zh-CN"/>
        </w:rPr>
        <w:t>Agree</w:t>
      </w:r>
      <w:r w:rsidRPr="0065341D">
        <w:rPr>
          <w:rFonts w:eastAsia="SimSun"/>
          <w:b/>
          <w:bCs/>
          <w:szCs w:val="24"/>
          <w:lang w:val="en-US" w:eastAsia="zh-CN"/>
        </w:rPr>
        <w:t>ment:</w:t>
      </w:r>
    </w:p>
    <w:p w14:paraId="1701F668" w14:textId="70BB3A50" w:rsidR="001B19BA" w:rsidRDefault="001B19BA" w:rsidP="0065341D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0dB</w:t>
      </w:r>
    </w:p>
    <w:p w14:paraId="65FFC232" w14:textId="77777777" w:rsidR="000706B2" w:rsidRDefault="000706B2" w:rsidP="00F578AF">
      <w:pPr>
        <w:pStyle w:val="B1"/>
        <w:ind w:left="0" w:firstLine="0"/>
        <w:rPr>
          <w:lang w:eastAsia="zh-CN"/>
        </w:rPr>
      </w:pPr>
    </w:p>
    <w:p w14:paraId="7E8A9687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7892AD90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1DB3F37F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28290FA9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2B3CD79E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287D8000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45BBE572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29B5B52B" w14:textId="77777777" w:rsidR="00180A59" w:rsidRDefault="00180A59" w:rsidP="00F578AF">
      <w:pPr>
        <w:pStyle w:val="B1"/>
        <w:ind w:left="0" w:firstLine="0"/>
        <w:rPr>
          <w:lang w:eastAsia="zh-CN"/>
        </w:rPr>
      </w:pPr>
    </w:p>
    <w:p w14:paraId="3FDF58EB" w14:textId="77777777" w:rsidR="00180A59" w:rsidRDefault="00180A59" w:rsidP="00F578AF">
      <w:pPr>
        <w:pStyle w:val="B1"/>
        <w:ind w:left="0" w:firstLine="0"/>
        <w:rPr>
          <w:lang w:eastAsia="zh-CN"/>
        </w:rPr>
      </w:pPr>
    </w:p>
    <w:p w14:paraId="50486F95" w14:textId="77777777" w:rsidR="00180A59" w:rsidRDefault="00180A59" w:rsidP="00F578AF">
      <w:pPr>
        <w:pStyle w:val="B1"/>
        <w:ind w:left="0" w:firstLine="0"/>
        <w:rPr>
          <w:lang w:eastAsia="zh-CN"/>
        </w:rPr>
      </w:pPr>
    </w:p>
    <w:p w14:paraId="03D577A2" w14:textId="77777777" w:rsidR="00180A59" w:rsidRDefault="00180A59" w:rsidP="00F578AF">
      <w:pPr>
        <w:pStyle w:val="B1"/>
        <w:ind w:left="0" w:firstLine="0"/>
        <w:rPr>
          <w:lang w:eastAsia="zh-CN"/>
        </w:rPr>
      </w:pPr>
    </w:p>
    <w:p w14:paraId="0F25D3AA" w14:textId="77777777" w:rsidR="005358A2" w:rsidRDefault="005358A2" w:rsidP="00F578AF">
      <w:pPr>
        <w:pStyle w:val="B1"/>
        <w:ind w:left="0" w:firstLine="0"/>
        <w:rPr>
          <w:lang w:eastAsia="zh-CN"/>
        </w:rPr>
      </w:pPr>
    </w:p>
    <w:p w14:paraId="63AB35FB" w14:textId="77777777" w:rsidR="005358A2" w:rsidRDefault="005358A2" w:rsidP="00F578AF">
      <w:pPr>
        <w:pStyle w:val="B1"/>
        <w:ind w:left="0" w:firstLine="0"/>
        <w:rPr>
          <w:lang w:eastAsia="zh-CN"/>
        </w:rPr>
      </w:pPr>
    </w:p>
    <w:p w14:paraId="2F74AF01" w14:textId="77777777" w:rsidR="005358A2" w:rsidRDefault="005358A2" w:rsidP="00F578AF">
      <w:pPr>
        <w:pStyle w:val="B1"/>
        <w:ind w:left="0" w:firstLine="0"/>
        <w:rPr>
          <w:lang w:eastAsia="zh-CN"/>
        </w:rPr>
      </w:pPr>
    </w:p>
    <w:p w14:paraId="53E91738" w14:textId="77777777" w:rsidR="005358A2" w:rsidRDefault="005358A2" w:rsidP="00F578AF">
      <w:pPr>
        <w:pStyle w:val="B1"/>
        <w:ind w:left="0" w:firstLine="0"/>
        <w:rPr>
          <w:lang w:eastAsia="zh-CN"/>
        </w:rPr>
      </w:pPr>
    </w:p>
    <w:p w14:paraId="3BCF1CCC" w14:textId="77777777" w:rsidR="005358A2" w:rsidRDefault="005358A2" w:rsidP="00F578AF">
      <w:pPr>
        <w:pStyle w:val="B1"/>
        <w:ind w:left="0" w:firstLine="0"/>
        <w:rPr>
          <w:lang w:eastAsia="zh-CN"/>
        </w:rPr>
      </w:pPr>
    </w:p>
    <w:p w14:paraId="568486EE" w14:textId="77777777" w:rsidR="00180A59" w:rsidRDefault="00180A59" w:rsidP="00F578AF">
      <w:pPr>
        <w:pStyle w:val="B1"/>
        <w:ind w:left="0" w:firstLine="0"/>
        <w:rPr>
          <w:lang w:eastAsia="zh-CN"/>
        </w:rPr>
      </w:pPr>
    </w:p>
    <w:p w14:paraId="3653DFAB" w14:textId="7F6D2658" w:rsidR="000706B2" w:rsidRDefault="00C90420" w:rsidP="000706B2">
      <w:pPr>
        <w:pStyle w:val="Heading1"/>
      </w:pPr>
      <w:r>
        <w:lastRenderedPageBreak/>
        <w:t>Annex (For information)</w:t>
      </w:r>
    </w:p>
    <w:p w14:paraId="5A29C24F" w14:textId="77777777" w:rsidR="000706B2" w:rsidRDefault="000706B2" w:rsidP="000706B2"/>
    <w:p w14:paraId="6C294C59" w14:textId="36FB35D4" w:rsidR="00713A69" w:rsidRDefault="00713A69" w:rsidP="0014071F">
      <w:pPr>
        <w:pStyle w:val="Heading2"/>
      </w:pPr>
      <w:r>
        <w:t xml:space="preserve">A.1 </w:t>
      </w:r>
      <w:r w:rsidR="002B331D">
        <w:t>Simulation assumptions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32580F" w:rsidRPr="00593007" w14:paraId="26D9E582" w14:textId="77777777" w:rsidTr="0018500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7D985" w14:textId="77777777" w:rsidR="0032580F" w:rsidRPr="00593007" w:rsidRDefault="0032580F" w:rsidP="00185002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70F2" w14:textId="77777777" w:rsidR="0032580F" w:rsidRPr="00593007" w:rsidRDefault="0032580F" w:rsidP="00185002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DE5C5A" w:rsidRPr="00593007" w14:paraId="220376A7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9002" w14:textId="1FA3CD8C" w:rsidR="00DE5C5A" w:rsidRPr="00593007" w:rsidRDefault="00DE5C5A" w:rsidP="00185002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A4A5C" w14:textId="26E2A1BB" w:rsidR="00DE5C5A" w:rsidRPr="00593007" w:rsidRDefault="00DE5C5A" w:rsidP="0018500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32580F" w:rsidRPr="00593007" w14:paraId="78BF58A5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66DCB" w14:textId="77777777" w:rsidR="0032580F" w:rsidRPr="00593007" w:rsidRDefault="0032580F" w:rsidP="00185002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EB5BF" w14:textId="77777777" w:rsidR="0032580F" w:rsidRPr="00593007" w:rsidRDefault="0032580F" w:rsidP="00185002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32580F" w:rsidRPr="00593007" w14:paraId="76852AD0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8A04F" w14:textId="77777777" w:rsidR="0032580F" w:rsidRPr="00593007" w:rsidRDefault="0032580F" w:rsidP="00185002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AE5F8" w14:textId="77777777" w:rsidR="0032580F" w:rsidRPr="00593007" w:rsidRDefault="0032580F" w:rsidP="00185002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32580F" w:rsidRPr="00593007" w14:paraId="4FE390D7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877F4" w14:textId="77777777" w:rsidR="0032580F" w:rsidRPr="00593007" w:rsidRDefault="0032580F" w:rsidP="00185002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EB85D" w14:textId="2FFFE99E" w:rsidR="0032580F" w:rsidRPr="00593007" w:rsidRDefault="00DE5C5A" w:rsidP="00185002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="0032580F" w:rsidRPr="00593007">
              <w:rPr>
                <w:lang w:eastAsia="ko-KR"/>
              </w:rPr>
              <w:t>TDLC300-100</w:t>
            </w:r>
          </w:p>
        </w:tc>
      </w:tr>
      <w:tr w:rsidR="0032580F" w:rsidRPr="00593007" w14:paraId="0FFE364F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865C4" w14:textId="77777777" w:rsidR="0032580F" w:rsidRPr="00593007" w:rsidRDefault="0032580F" w:rsidP="00185002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4EBFD" w14:textId="239CAD39" w:rsidR="0032580F" w:rsidRPr="00593007" w:rsidRDefault="00220546" w:rsidP="00185002">
            <w:pPr>
              <w:pStyle w:val="TAC"/>
            </w:pPr>
            <w:r>
              <w:t>2x2, 2x4, 4x2, 4x4</w:t>
            </w:r>
          </w:p>
        </w:tc>
      </w:tr>
      <w:tr w:rsidR="0032580F" w:rsidRPr="00593007" w14:paraId="3257AE46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62FAB" w14:textId="77777777" w:rsidR="0032580F" w:rsidRPr="00593007" w:rsidRDefault="0032580F" w:rsidP="00185002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F8B17" w14:textId="77777777" w:rsidR="0032580F" w:rsidRPr="00593007" w:rsidRDefault="0032580F" w:rsidP="00185002">
            <w:pPr>
              <w:pStyle w:val="TAC"/>
            </w:pPr>
            <w:r w:rsidRPr="00593007">
              <w:t>4 port CRS</w:t>
            </w:r>
          </w:p>
        </w:tc>
      </w:tr>
      <w:tr w:rsidR="0032580F" w:rsidRPr="00593007" w14:paraId="41C8554F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580C1" w14:textId="77777777" w:rsidR="0032580F" w:rsidRPr="00593007" w:rsidRDefault="0032580F" w:rsidP="00185002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5755" w14:textId="7DA28C08" w:rsidR="0032580F" w:rsidRPr="00593007" w:rsidRDefault="00220546" w:rsidP="00185002">
            <w:pPr>
              <w:pStyle w:val="TAC"/>
            </w:pPr>
            <w:r>
              <w:t>39</w:t>
            </w:r>
            <w:r w:rsidR="0032580F" w:rsidRPr="00593007">
              <w:t xml:space="preserve"> bits</w:t>
            </w:r>
          </w:p>
        </w:tc>
      </w:tr>
      <w:tr w:rsidR="0032580F" w:rsidRPr="00593007" w14:paraId="1BBB984B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D943C" w14:textId="77777777" w:rsidR="0032580F" w:rsidRPr="00593007" w:rsidRDefault="0032580F" w:rsidP="00185002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CA827" w14:textId="77777777" w:rsidR="0032580F" w:rsidRPr="00593007" w:rsidRDefault="0032580F" w:rsidP="00185002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32580F" w:rsidRPr="00593007" w14:paraId="25AA7265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E2A99" w14:textId="77777777" w:rsidR="0032580F" w:rsidRPr="00593007" w:rsidRDefault="0032580F" w:rsidP="00185002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4EFA6" w14:textId="77777777" w:rsidR="0032580F" w:rsidRPr="00593007" w:rsidRDefault="0032580F" w:rsidP="00185002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32580F" w:rsidRPr="00593007" w14:paraId="48DA0CEF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36449" w14:textId="77777777" w:rsidR="0032580F" w:rsidRPr="00593007" w:rsidRDefault="0032580F" w:rsidP="00185002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B04F6" w14:textId="77777777" w:rsidR="0032580F" w:rsidRPr="00593007" w:rsidRDefault="0032580F" w:rsidP="00185002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32580F" w:rsidRPr="00593007" w14:paraId="1871E9CC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162C" w14:textId="77777777" w:rsidR="0032580F" w:rsidRPr="00C837A1" w:rsidRDefault="0032580F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27EA8" w14:textId="77777777" w:rsidR="0032580F" w:rsidRPr="00C837A1" w:rsidRDefault="0032580F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32580F" w:rsidRPr="00593007" w14:paraId="508F0630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2E6C3" w14:textId="77777777" w:rsidR="0032580F" w:rsidRPr="00C837A1" w:rsidRDefault="0032580F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BB4C3" w14:textId="77777777" w:rsidR="0032580F" w:rsidRDefault="0032580F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0152623A" w14:textId="77777777" w:rsidR="0032580F" w:rsidRPr="00C837A1" w:rsidRDefault="0032580F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32580F" w:rsidRPr="00593007" w14:paraId="4F59553B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D4558" w14:textId="77777777" w:rsidR="0032580F" w:rsidRDefault="0032580F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A011C" w14:textId="77777777" w:rsidR="0032580F" w:rsidRDefault="0032580F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32580F" w:rsidRPr="00593007" w14:paraId="07BCEB22" w14:textId="77777777" w:rsidTr="0018500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78BE8" w14:textId="77777777" w:rsidR="0032580F" w:rsidRDefault="0032580F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F0418" w14:textId="0293DEA3" w:rsidR="0032580F" w:rsidRDefault="00577920" w:rsidP="00185002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32580F" w:rsidRPr="00593007" w14:paraId="080923C6" w14:textId="77777777" w:rsidTr="00185002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25BB" w14:textId="77777777" w:rsidR="0032580F" w:rsidRDefault="0032580F" w:rsidP="00185002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75D5617B" w14:textId="77777777" w:rsidR="0032580F" w:rsidRDefault="0032580F" w:rsidP="00185002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proofErr w:type="spellStart"/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proofErr w:type="spellEnd"/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160990EA" w14:textId="77777777" w:rsidR="0032580F" w:rsidRPr="003363E7" w:rsidRDefault="0032580F" w:rsidP="00185002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580F4671" w14:textId="77777777" w:rsidR="0014071F" w:rsidRDefault="0014071F" w:rsidP="000706B2"/>
    <w:p w14:paraId="05511B05" w14:textId="77777777" w:rsidR="0014071F" w:rsidRDefault="0014071F" w:rsidP="000706B2"/>
    <w:p w14:paraId="23112D3F" w14:textId="77777777" w:rsidR="0014071F" w:rsidRDefault="0014071F" w:rsidP="000706B2"/>
    <w:p w14:paraId="05332A76" w14:textId="77777777" w:rsidR="0014071F" w:rsidRDefault="0014071F" w:rsidP="000706B2"/>
    <w:p w14:paraId="28CC566B" w14:textId="77777777" w:rsidR="0014071F" w:rsidRDefault="0014071F" w:rsidP="000706B2"/>
    <w:p w14:paraId="7D6B2A70" w14:textId="77777777" w:rsidR="00E44B34" w:rsidRDefault="00E44B34" w:rsidP="000706B2"/>
    <w:p w14:paraId="4EDC32E1" w14:textId="77777777" w:rsidR="00E44B34" w:rsidRDefault="00E44B34" w:rsidP="000706B2"/>
    <w:p w14:paraId="1BB4FB32" w14:textId="77777777" w:rsidR="0052568D" w:rsidRDefault="0052568D" w:rsidP="000706B2"/>
    <w:p w14:paraId="14B05F2D" w14:textId="77777777" w:rsidR="0052568D" w:rsidRDefault="0052568D" w:rsidP="000706B2"/>
    <w:p w14:paraId="2946F856" w14:textId="77777777" w:rsidR="0052568D" w:rsidRDefault="0052568D" w:rsidP="000706B2"/>
    <w:p w14:paraId="175D2570" w14:textId="77777777" w:rsidR="0052568D" w:rsidRDefault="0052568D" w:rsidP="000706B2"/>
    <w:p w14:paraId="5F8DCA4C" w14:textId="77777777" w:rsidR="002D7916" w:rsidRDefault="002D7916" w:rsidP="000706B2"/>
    <w:p w14:paraId="7769E532" w14:textId="77777777" w:rsidR="002D7916" w:rsidRDefault="002D7916" w:rsidP="000706B2"/>
    <w:p w14:paraId="4603C86E" w14:textId="13816F83" w:rsidR="002B331D" w:rsidRDefault="002B331D" w:rsidP="00C90420">
      <w:pPr>
        <w:pStyle w:val="Heading2"/>
      </w:pPr>
      <w:r>
        <w:t xml:space="preserve">A.2 </w:t>
      </w:r>
      <w:r w:rsidR="00C90420">
        <w:t>Evaluation cases</w:t>
      </w:r>
    </w:p>
    <w:p w14:paraId="7BDAAF2E" w14:textId="77777777" w:rsidR="000706B2" w:rsidRPr="000706B2" w:rsidRDefault="000706B2" w:rsidP="000706B2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1650"/>
        <w:gridCol w:w="1172"/>
        <w:gridCol w:w="958"/>
        <w:gridCol w:w="990"/>
        <w:gridCol w:w="2070"/>
        <w:gridCol w:w="1498"/>
      </w:tblGrid>
      <w:tr w:rsidR="003D040C" w:rsidRPr="00870831" w14:paraId="05BDB189" w14:textId="77777777" w:rsidTr="003D040C">
        <w:trPr>
          <w:jc w:val="center"/>
        </w:trPr>
        <w:tc>
          <w:tcPr>
            <w:tcW w:w="895" w:type="dxa"/>
          </w:tcPr>
          <w:p w14:paraId="7854B29F" w14:textId="52FB2933" w:rsidR="003D040C" w:rsidRDefault="002A3C57" w:rsidP="00185002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Test </w:t>
            </w:r>
            <w:r w:rsidR="003D040C">
              <w:rPr>
                <w:rFonts w:ascii="Times New Roman" w:hAnsi="Times New Roman"/>
                <w:sz w:val="20"/>
              </w:rPr>
              <w:t>case</w:t>
            </w:r>
          </w:p>
        </w:tc>
        <w:tc>
          <w:tcPr>
            <w:tcW w:w="1650" w:type="dxa"/>
          </w:tcPr>
          <w:p w14:paraId="4C5C2E04" w14:textId="75B693E5" w:rsidR="003D040C" w:rsidRPr="00870831" w:rsidRDefault="003D040C" w:rsidP="00185002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SCS(</w:t>
            </w:r>
            <w:proofErr w:type="spellStart"/>
            <w:r>
              <w:rPr>
                <w:rFonts w:ascii="Times New Roman" w:hAnsi="Times New Roman"/>
                <w:sz w:val="20"/>
              </w:rPr>
              <w:t>KHz</w:t>
            </w:r>
            <w:proofErr w:type="spellEnd"/>
            <w:r>
              <w:rPr>
                <w:rFonts w:ascii="Times New Roman" w:hAnsi="Times New Roman"/>
                <w:sz w:val="20"/>
              </w:rPr>
              <w:t>)/</w:t>
            </w:r>
            <w:r w:rsidRPr="00870831">
              <w:rPr>
                <w:rFonts w:ascii="Times New Roman" w:hAnsi="Times New Roman"/>
                <w:sz w:val="20"/>
              </w:rPr>
              <w:t>CBW (MHz)</w:t>
            </w:r>
          </w:p>
        </w:tc>
        <w:tc>
          <w:tcPr>
            <w:tcW w:w="1172" w:type="dxa"/>
          </w:tcPr>
          <w:p w14:paraId="075E3609" w14:textId="77777777" w:rsidR="003D040C" w:rsidRPr="00870831" w:rsidRDefault="003D040C" w:rsidP="00185002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CORESET RB</w:t>
            </w:r>
          </w:p>
        </w:tc>
        <w:tc>
          <w:tcPr>
            <w:tcW w:w="958" w:type="dxa"/>
          </w:tcPr>
          <w:p w14:paraId="444B9DEF" w14:textId="77777777" w:rsidR="003D040C" w:rsidRPr="00870831" w:rsidRDefault="003D040C" w:rsidP="00185002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Payload</w:t>
            </w:r>
          </w:p>
        </w:tc>
        <w:tc>
          <w:tcPr>
            <w:tcW w:w="990" w:type="dxa"/>
          </w:tcPr>
          <w:p w14:paraId="23F6A92D" w14:textId="77777777" w:rsidR="003D040C" w:rsidRPr="00870831" w:rsidRDefault="003D040C" w:rsidP="00185002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AL</w:t>
            </w:r>
          </w:p>
        </w:tc>
        <w:tc>
          <w:tcPr>
            <w:tcW w:w="2070" w:type="dxa"/>
          </w:tcPr>
          <w:p w14:paraId="48C4E489" w14:textId="77777777" w:rsidR="003D040C" w:rsidRPr="00870831" w:rsidRDefault="003D040C" w:rsidP="00185002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498" w:type="dxa"/>
          </w:tcPr>
          <w:p w14:paraId="448036A8" w14:textId="77777777" w:rsidR="003D040C" w:rsidRPr="00870831" w:rsidRDefault="003D040C" w:rsidP="00185002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Antenna configuration</w:t>
            </w:r>
          </w:p>
        </w:tc>
      </w:tr>
      <w:tr w:rsidR="003D040C" w:rsidRPr="00870831" w14:paraId="037E3752" w14:textId="77777777" w:rsidTr="003D040C">
        <w:trPr>
          <w:jc w:val="center"/>
        </w:trPr>
        <w:tc>
          <w:tcPr>
            <w:tcW w:w="895" w:type="dxa"/>
          </w:tcPr>
          <w:p w14:paraId="214DBF0A" w14:textId="25E6DFBD" w:rsidR="003D040C" w:rsidRPr="00904095" w:rsidRDefault="002A3C57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1</w:t>
            </w:r>
          </w:p>
        </w:tc>
        <w:tc>
          <w:tcPr>
            <w:tcW w:w="1650" w:type="dxa"/>
          </w:tcPr>
          <w:p w14:paraId="5EB169CE" w14:textId="75BE519C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5734DBF3" w14:textId="6613BE2A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58" w:type="dxa"/>
          </w:tcPr>
          <w:p w14:paraId="21E6EA7F" w14:textId="1E733CC8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990" w:type="dxa"/>
          </w:tcPr>
          <w:p w14:paraId="32BECF39" w14:textId="45EF913C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2070" w:type="dxa"/>
          </w:tcPr>
          <w:p w14:paraId="5D208350" w14:textId="12A376B4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98" w:type="dxa"/>
          </w:tcPr>
          <w:p w14:paraId="435A8A73" w14:textId="05FD86F8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</w:tr>
      <w:tr w:rsidR="003D040C" w:rsidRPr="00870831" w14:paraId="6AE2D687" w14:textId="77777777" w:rsidTr="003D040C">
        <w:trPr>
          <w:jc w:val="center"/>
        </w:trPr>
        <w:tc>
          <w:tcPr>
            <w:tcW w:w="895" w:type="dxa"/>
          </w:tcPr>
          <w:p w14:paraId="2D943FB7" w14:textId="252209D0" w:rsidR="003D040C" w:rsidRPr="00904095" w:rsidRDefault="002A3C57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</w:p>
        </w:tc>
        <w:tc>
          <w:tcPr>
            <w:tcW w:w="1650" w:type="dxa"/>
          </w:tcPr>
          <w:p w14:paraId="0735CBAE" w14:textId="5669A2B8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35D3779A" w14:textId="03E4E513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58" w:type="dxa"/>
          </w:tcPr>
          <w:p w14:paraId="0CA01AED" w14:textId="7F34B223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990" w:type="dxa"/>
          </w:tcPr>
          <w:p w14:paraId="7535B09D" w14:textId="23A2D750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2070" w:type="dxa"/>
          </w:tcPr>
          <w:p w14:paraId="27C571EB" w14:textId="392ACF6F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98" w:type="dxa"/>
          </w:tcPr>
          <w:p w14:paraId="5CB01A03" w14:textId="3D970B60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</w:tr>
      <w:tr w:rsidR="003D040C" w:rsidRPr="00870831" w14:paraId="251A1AC1" w14:textId="77777777" w:rsidTr="003D040C">
        <w:trPr>
          <w:jc w:val="center"/>
        </w:trPr>
        <w:tc>
          <w:tcPr>
            <w:tcW w:w="895" w:type="dxa"/>
          </w:tcPr>
          <w:p w14:paraId="2BC42F41" w14:textId="25DF343A" w:rsidR="003D040C" w:rsidRPr="00904095" w:rsidRDefault="002A3C57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3</w:t>
            </w:r>
          </w:p>
        </w:tc>
        <w:tc>
          <w:tcPr>
            <w:tcW w:w="1650" w:type="dxa"/>
          </w:tcPr>
          <w:p w14:paraId="5125529D" w14:textId="54CF3229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1FDF2A94" w14:textId="49454FD7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58" w:type="dxa"/>
          </w:tcPr>
          <w:p w14:paraId="4F712590" w14:textId="0314BF8E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990" w:type="dxa"/>
          </w:tcPr>
          <w:p w14:paraId="42BAEF30" w14:textId="4E0552E6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2070" w:type="dxa"/>
          </w:tcPr>
          <w:p w14:paraId="1876D12B" w14:textId="3D4A10C2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98" w:type="dxa"/>
          </w:tcPr>
          <w:p w14:paraId="21431219" w14:textId="11165F64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</w:tr>
      <w:tr w:rsidR="003D040C" w:rsidRPr="00870831" w14:paraId="6FBEAC76" w14:textId="77777777" w:rsidTr="003D040C">
        <w:trPr>
          <w:jc w:val="center"/>
        </w:trPr>
        <w:tc>
          <w:tcPr>
            <w:tcW w:w="895" w:type="dxa"/>
          </w:tcPr>
          <w:p w14:paraId="1E06654A" w14:textId="7EE3495E" w:rsidR="003D040C" w:rsidRPr="00904095" w:rsidRDefault="002A3C57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650" w:type="dxa"/>
          </w:tcPr>
          <w:p w14:paraId="33C1F83E" w14:textId="72B828E9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335D2A75" w14:textId="28622C37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58" w:type="dxa"/>
          </w:tcPr>
          <w:p w14:paraId="18328C5E" w14:textId="59470715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990" w:type="dxa"/>
          </w:tcPr>
          <w:p w14:paraId="663FBF06" w14:textId="14E786F3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2070" w:type="dxa"/>
          </w:tcPr>
          <w:p w14:paraId="369030F5" w14:textId="1130D559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98" w:type="dxa"/>
          </w:tcPr>
          <w:p w14:paraId="54B2F06F" w14:textId="60AE3195" w:rsidR="003D040C" w:rsidRPr="00904095" w:rsidRDefault="003D040C" w:rsidP="00570265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</w:tr>
      <w:tr w:rsidR="003D040C" w:rsidRPr="00870831" w14:paraId="0C3B8CA7" w14:textId="77777777" w:rsidTr="003D040C">
        <w:trPr>
          <w:jc w:val="center"/>
        </w:trPr>
        <w:tc>
          <w:tcPr>
            <w:tcW w:w="895" w:type="dxa"/>
          </w:tcPr>
          <w:p w14:paraId="32537B38" w14:textId="7082931B" w:rsidR="003D040C" w:rsidRDefault="002A3C57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650" w:type="dxa"/>
          </w:tcPr>
          <w:p w14:paraId="59509AD4" w14:textId="527A2111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04508A7D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58" w:type="dxa"/>
          </w:tcPr>
          <w:p w14:paraId="20DD9E3A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990" w:type="dxa"/>
          </w:tcPr>
          <w:p w14:paraId="710BCF1D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070" w:type="dxa"/>
          </w:tcPr>
          <w:p w14:paraId="6D1586A4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98" w:type="dxa"/>
          </w:tcPr>
          <w:p w14:paraId="6DDB2C33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</w:tr>
      <w:tr w:rsidR="003D040C" w:rsidRPr="00870831" w14:paraId="7899CAA8" w14:textId="77777777" w:rsidTr="003D040C">
        <w:trPr>
          <w:trHeight w:val="58"/>
          <w:jc w:val="center"/>
        </w:trPr>
        <w:tc>
          <w:tcPr>
            <w:tcW w:w="895" w:type="dxa"/>
          </w:tcPr>
          <w:p w14:paraId="62AE7D26" w14:textId="5C526BAB" w:rsidR="003D040C" w:rsidRDefault="002A3C57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50" w:type="dxa"/>
          </w:tcPr>
          <w:p w14:paraId="638F9A56" w14:textId="6CBE7C2B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1720D3E0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58" w:type="dxa"/>
          </w:tcPr>
          <w:p w14:paraId="616CEACD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990" w:type="dxa"/>
          </w:tcPr>
          <w:p w14:paraId="2A789DAE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070" w:type="dxa"/>
          </w:tcPr>
          <w:p w14:paraId="7045E291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98" w:type="dxa"/>
          </w:tcPr>
          <w:p w14:paraId="4411C405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</w:tr>
      <w:tr w:rsidR="003D040C" w:rsidRPr="00870831" w14:paraId="475E6513" w14:textId="77777777" w:rsidTr="003D040C">
        <w:trPr>
          <w:jc w:val="center"/>
        </w:trPr>
        <w:tc>
          <w:tcPr>
            <w:tcW w:w="895" w:type="dxa"/>
          </w:tcPr>
          <w:p w14:paraId="0EDD8193" w14:textId="60F95882" w:rsidR="003D040C" w:rsidRDefault="002A3C57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50" w:type="dxa"/>
          </w:tcPr>
          <w:p w14:paraId="3F007CE0" w14:textId="45EC21E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10C3824E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58" w:type="dxa"/>
          </w:tcPr>
          <w:p w14:paraId="376AB783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990" w:type="dxa"/>
          </w:tcPr>
          <w:p w14:paraId="140EF9E1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070" w:type="dxa"/>
          </w:tcPr>
          <w:p w14:paraId="1D94E5B0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98" w:type="dxa"/>
          </w:tcPr>
          <w:p w14:paraId="743C4635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</w:tr>
      <w:tr w:rsidR="003D040C" w:rsidRPr="00870831" w14:paraId="3F67266B" w14:textId="77777777" w:rsidTr="003D040C">
        <w:trPr>
          <w:trHeight w:val="58"/>
          <w:jc w:val="center"/>
        </w:trPr>
        <w:tc>
          <w:tcPr>
            <w:tcW w:w="895" w:type="dxa"/>
          </w:tcPr>
          <w:p w14:paraId="73CA8B2D" w14:textId="58C567D0" w:rsidR="003D040C" w:rsidRDefault="002A3C57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50" w:type="dxa"/>
          </w:tcPr>
          <w:p w14:paraId="0B5873A1" w14:textId="2B97A610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5B58A647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58" w:type="dxa"/>
          </w:tcPr>
          <w:p w14:paraId="72EFD3DF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990" w:type="dxa"/>
          </w:tcPr>
          <w:p w14:paraId="75A0094B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070" w:type="dxa"/>
          </w:tcPr>
          <w:p w14:paraId="1791890B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98" w:type="dxa"/>
          </w:tcPr>
          <w:p w14:paraId="45433C25" w14:textId="77777777" w:rsidR="003D040C" w:rsidRPr="00870831" w:rsidRDefault="003D040C" w:rsidP="0018500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</w:tr>
    </w:tbl>
    <w:p w14:paraId="21CFA75A" w14:textId="77777777" w:rsidR="000706B2" w:rsidRPr="003E0E9D" w:rsidRDefault="000706B2" w:rsidP="00F578AF">
      <w:pPr>
        <w:pStyle w:val="B1"/>
        <w:ind w:left="0" w:firstLine="0"/>
        <w:rPr>
          <w:lang w:eastAsia="zh-CN"/>
        </w:rPr>
      </w:pPr>
    </w:p>
    <w:sectPr w:rsidR="000706B2" w:rsidRPr="003E0E9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5228" w14:textId="77777777" w:rsidR="00952E63" w:rsidRPr="00A10429" w:rsidRDefault="00952E6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7C2DAA0" w14:textId="77777777" w:rsidR="00952E63" w:rsidRPr="00A10429" w:rsidRDefault="00952E6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ABF76" w14:textId="77777777" w:rsidR="00952E63" w:rsidRPr="00A10429" w:rsidRDefault="00952E6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0F1C37E" w14:textId="77777777" w:rsidR="00952E63" w:rsidRPr="00A10429" w:rsidRDefault="00952E6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6931AD"/>
    <w:multiLevelType w:val="hybridMultilevel"/>
    <w:tmpl w:val="3B0A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3"/>
  </w:num>
  <w:num w:numId="3" w16cid:durableId="980884213">
    <w:abstractNumId w:val="24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3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2032417564">
    <w:abstractNumId w:val="26"/>
  </w:num>
  <w:num w:numId="33" w16cid:durableId="1055084903">
    <w:abstractNumId w:val="6"/>
  </w:num>
  <w:num w:numId="34" w16cid:durableId="1492403486">
    <w:abstractNumId w:val="25"/>
  </w:num>
  <w:num w:numId="35" w16cid:durableId="349335797">
    <w:abstractNumId w:val="22"/>
  </w:num>
  <w:num w:numId="36" w16cid:durableId="204763529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33B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088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D55"/>
    <w:rsid w:val="00065F75"/>
    <w:rsid w:val="00065F76"/>
    <w:rsid w:val="00066E09"/>
    <w:rsid w:val="00067448"/>
    <w:rsid w:val="0007066C"/>
    <w:rsid w:val="000706B2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744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0C0C"/>
    <w:rsid w:val="0009138D"/>
    <w:rsid w:val="0009283F"/>
    <w:rsid w:val="00092847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03A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31B"/>
    <w:rsid w:val="000C5EE6"/>
    <w:rsid w:val="000C6B27"/>
    <w:rsid w:val="000C6E48"/>
    <w:rsid w:val="000C7EB3"/>
    <w:rsid w:val="000D0085"/>
    <w:rsid w:val="000D06D4"/>
    <w:rsid w:val="000D0E9A"/>
    <w:rsid w:val="000D10AB"/>
    <w:rsid w:val="000D115A"/>
    <w:rsid w:val="000D18DF"/>
    <w:rsid w:val="000D1970"/>
    <w:rsid w:val="000D2422"/>
    <w:rsid w:val="000D5118"/>
    <w:rsid w:val="000D5711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5EFC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7B2"/>
    <w:rsid w:val="000F485D"/>
    <w:rsid w:val="000F4A54"/>
    <w:rsid w:val="000F4EC3"/>
    <w:rsid w:val="000F526C"/>
    <w:rsid w:val="000F559D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D2E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CE0"/>
    <w:rsid w:val="00114FA5"/>
    <w:rsid w:val="001155AC"/>
    <w:rsid w:val="00116A2D"/>
    <w:rsid w:val="00116D97"/>
    <w:rsid w:val="0011722B"/>
    <w:rsid w:val="001208B7"/>
    <w:rsid w:val="0012169C"/>
    <w:rsid w:val="00121FF5"/>
    <w:rsid w:val="001233BA"/>
    <w:rsid w:val="00123821"/>
    <w:rsid w:val="00124289"/>
    <w:rsid w:val="00124926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71F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E8B"/>
    <w:rsid w:val="00175B25"/>
    <w:rsid w:val="00176367"/>
    <w:rsid w:val="0017793C"/>
    <w:rsid w:val="001779E7"/>
    <w:rsid w:val="00177CA1"/>
    <w:rsid w:val="00180A37"/>
    <w:rsid w:val="00180A59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D6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9BA"/>
    <w:rsid w:val="001B1F60"/>
    <w:rsid w:val="001B2301"/>
    <w:rsid w:val="001B3849"/>
    <w:rsid w:val="001B39CE"/>
    <w:rsid w:val="001B3C61"/>
    <w:rsid w:val="001B4C1A"/>
    <w:rsid w:val="001B54DB"/>
    <w:rsid w:val="001B5A0D"/>
    <w:rsid w:val="001B6B07"/>
    <w:rsid w:val="001B75C4"/>
    <w:rsid w:val="001B7694"/>
    <w:rsid w:val="001B77B1"/>
    <w:rsid w:val="001C0BCA"/>
    <w:rsid w:val="001C0F6B"/>
    <w:rsid w:val="001C1AED"/>
    <w:rsid w:val="001C1B80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700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A29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929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A73"/>
    <w:rsid w:val="002173C7"/>
    <w:rsid w:val="00217A80"/>
    <w:rsid w:val="00220546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433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581"/>
    <w:rsid w:val="00260705"/>
    <w:rsid w:val="00260B80"/>
    <w:rsid w:val="002614AD"/>
    <w:rsid w:val="00261524"/>
    <w:rsid w:val="002615A3"/>
    <w:rsid w:val="00261840"/>
    <w:rsid w:val="00261921"/>
    <w:rsid w:val="0026197E"/>
    <w:rsid w:val="002625BD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402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C57"/>
    <w:rsid w:val="002A4635"/>
    <w:rsid w:val="002A4CA0"/>
    <w:rsid w:val="002A6695"/>
    <w:rsid w:val="002A6CB5"/>
    <w:rsid w:val="002A6FAE"/>
    <w:rsid w:val="002A71AA"/>
    <w:rsid w:val="002A7450"/>
    <w:rsid w:val="002B03B3"/>
    <w:rsid w:val="002B331D"/>
    <w:rsid w:val="002B3FCC"/>
    <w:rsid w:val="002B4EF5"/>
    <w:rsid w:val="002B58D7"/>
    <w:rsid w:val="002B65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7"/>
    <w:rsid w:val="002D49F9"/>
    <w:rsid w:val="002D506B"/>
    <w:rsid w:val="002D509E"/>
    <w:rsid w:val="002D7916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07F"/>
    <w:rsid w:val="00301F58"/>
    <w:rsid w:val="00302D41"/>
    <w:rsid w:val="003030A0"/>
    <w:rsid w:val="00303292"/>
    <w:rsid w:val="00303979"/>
    <w:rsid w:val="003041DD"/>
    <w:rsid w:val="003050EF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271"/>
    <w:rsid w:val="0032530A"/>
    <w:rsid w:val="003257BC"/>
    <w:rsid w:val="0032580F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082"/>
    <w:rsid w:val="00333C95"/>
    <w:rsid w:val="00334004"/>
    <w:rsid w:val="003349CB"/>
    <w:rsid w:val="00335508"/>
    <w:rsid w:val="0033553F"/>
    <w:rsid w:val="00336D82"/>
    <w:rsid w:val="003371F4"/>
    <w:rsid w:val="00337698"/>
    <w:rsid w:val="0034001C"/>
    <w:rsid w:val="003408F4"/>
    <w:rsid w:val="00341411"/>
    <w:rsid w:val="00342FF0"/>
    <w:rsid w:val="0034357C"/>
    <w:rsid w:val="00343E64"/>
    <w:rsid w:val="00346AC1"/>
    <w:rsid w:val="0034792E"/>
    <w:rsid w:val="00347EE4"/>
    <w:rsid w:val="00350027"/>
    <w:rsid w:val="003516D1"/>
    <w:rsid w:val="0035188A"/>
    <w:rsid w:val="00351E6A"/>
    <w:rsid w:val="0035237C"/>
    <w:rsid w:val="003549A1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0D4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1CF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1D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8BE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ECA"/>
    <w:rsid w:val="003C77D2"/>
    <w:rsid w:val="003D02D5"/>
    <w:rsid w:val="003D040C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E9D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1CEC"/>
    <w:rsid w:val="0044201A"/>
    <w:rsid w:val="00443217"/>
    <w:rsid w:val="00443676"/>
    <w:rsid w:val="004436DD"/>
    <w:rsid w:val="0044560C"/>
    <w:rsid w:val="004465DF"/>
    <w:rsid w:val="00450E01"/>
    <w:rsid w:val="00451383"/>
    <w:rsid w:val="004521D3"/>
    <w:rsid w:val="0045290C"/>
    <w:rsid w:val="00452EFA"/>
    <w:rsid w:val="00453FC6"/>
    <w:rsid w:val="0045408C"/>
    <w:rsid w:val="00454651"/>
    <w:rsid w:val="00455313"/>
    <w:rsid w:val="00455F92"/>
    <w:rsid w:val="00455FBB"/>
    <w:rsid w:val="00456FE8"/>
    <w:rsid w:val="004578B8"/>
    <w:rsid w:val="0046091E"/>
    <w:rsid w:val="00460A75"/>
    <w:rsid w:val="004623EA"/>
    <w:rsid w:val="00462966"/>
    <w:rsid w:val="00463575"/>
    <w:rsid w:val="004638E8"/>
    <w:rsid w:val="0046487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39F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2EC3"/>
    <w:rsid w:val="004B32D9"/>
    <w:rsid w:val="004B3A83"/>
    <w:rsid w:val="004B4CB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3A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8D5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68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8A2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265"/>
    <w:rsid w:val="005704D0"/>
    <w:rsid w:val="00570C1F"/>
    <w:rsid w:val="0057108A"/>
    <w:rsid w:val="00571420"/>
    <w:rsid w:val="00572227"/>
    <w:rsid w:val="00572B09"/>
    <w:rsid w:val="00573AC2"/>
    <w:rsid w:val="00573DF0"/>
    <w:rsid w:val="0057421F"/>
    <w:rsid w:val="005745C0"/>
    <w:rsid w:val="005746CE"/>
    <w:rsid w:val="00575F8D"/>
    <w:rsid w:val="00576150"/>
    <w:rsid w:val="00577915"/>
    <w:rsid w:val="00577920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6E9"/>
    <w:rsid w:val="00583A10"/>
    <w:rsid w:val="00583AC3"/>
    <w:rsid w:val="00584556"/>
    <w:rsid w:val="00584935"/>
    <w:rsid w:val="00585772"/>
    <w:rsid w:val="0058660C"/>
    <w:rsid w:val="00586CAD"/>
    <w:rsid w:val="00586DE3"/>
    <w:rsid w:val="005872B4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00E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9B2"/>
    <w:rsid w:val="00624236"/>
    <w:rsid w:val="0062459B"/>
    <w:rsid w:val="006248A6"/>
    <w:rsid w:val="0062573D"/>
    <w:rsid w:val="00625751"/>
    <w:rsid w:val="00627421"/>
    <w:rsid w:val="00627425"/>
    <w:rsid w:val="006278EE"/>
    <w:rsid w:val="006306BF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AB"/>
    <w:rsid w:val="0063682E"/>
    <w:rsid w:val="0063698C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41D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1"/>
    <w:rsid w:val="00662783"/>
    <w:rsid w:val="006629A3"/>
    <w:rsid w:val="00663A4E"/>
    <w:rsid w:val="00664A4A"/>
    <w:rsid w:val="00664CD3"/>
    <w:rsid w:val="00664E34"/>
    <w:rsid w:val="00665910"/>
    <w:rsid w:val="00665D37"/>
    <w:rsid w:val="00665FDC"/>
    <w:rsid w:val="006667DA"/>
    <w:rsid w:val="00666869"/>
    <w:rsid w:val="00670570"/>
    <w:rsid w:val="006705D8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50F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7D6"/>
    <w:rsid w:val="006B37EF"/>
    <w:rsid w:val="006B440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423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7B4"/>
    <w:rsid w:val="00713A69"/>
    <w:rsid w:val="00713E27"/>
    <w:rsid w:val="007141DC"/>
    <w:rsid w:val="00714CE2"/>
    <w:rsid w:val="00714FAF"/>
    <w:rsid w:val="0071572C"/>
    <w:rsid w:val="00715746"/>
    <w:rsid w:val="00715A5B"/>
    <w:rsid w:val="00715F7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077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1FC4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4D9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367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37A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B6C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7C8"/>
    <w:rsid w:val="007D421D"/>
    <w:rsid w:val="007D44B6"/>
    <w:rsid w:val="007D46BF"/>
    <w:rsid w:val="007D474D"/>
    <w:rsid w:val="007D51E1"/>
    <w:rsid w:val="007D573E"/>
    <w:rsid w:val="007D660E"/>
    <w:rsid w:val="007D6C4C"/>
    <w:rsid w:val="007D7BE3"/>
    <w:rsid w:val="007E0248"/>
    <w:rsid w:val="007E030D"/>
    <w:rsid w:val="007E045E"/>
    <w:rsid w:val="007E06F7"/>
    <w:rsid w:val="007E1462"/>
    <w:rsid w:val="007E1DF7"/>
    <w:rsid w:val="007E22F1"/>
    <w:rsid w:val="007E28FF"/>
    <w:rsid w:val="007E2E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0D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9F8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A3B"/>
    <w:rsid w:val="00865512"/>
    <w:rsid w:val="008656D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068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04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ACF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085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227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095"/>
    <w:rsid w:val="009049F1"/>
    <w:rsid w:val="00904D54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1D3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466"/>
    <w:rsid w:val="00951D0F"/>
    <w:rsid w:val="00951E51"/>
    <w:rsid w:val="009526C5"/>
    <w:rsid w:val="00952B46"/>
    <w:rsid w:val="00952E63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AA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0FE3"/>
    <w:rsid w:val="009719DF"/>
    <w:rsid w:val="00974949"/>
    <w:rsid w:val="0097535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1D00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0E18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2D3"/>
    <w:rsid w:val="009F2CFC"/>
    <w:rsid w:val="009F3252"/>
    <w:rsid w:val="009F3B10"/>
    <w:rsid w:val="009F4713"/>
    <w:rsid w:val="009F4EAC"/>
    <w:rsid w:val="009F5CA9"/>
    <w:rsid w:val="009F5F46"/>
    <w:rsid w:val="009F6164"/>
    <w:rsid w:val="009F6286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3B"/>
    <w:rsid w:val="00A07B54"/>
    <w:rsid w:val="00A07C41"/>
    <w:rsid w:val="00A07C6A"/>
    <w:rsid w:val="00A10B6D"/>
    <w:rsid w:val="00A10F8E"/>
    <w:rsid w:val="00A11BE4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A5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2E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A5E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A2F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1DEA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3D9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719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780"/>
    <w:rsid w:val="00B13FBD"/>
    <w:rsid w:val="00B145B6"/>
    <w:rsid w:val="00B14B09"/>
    <w:rsid w:val="00B14E65"/>
    <w:rsid w:val="00B153D0"/>
    <w:rsid w:val="00B15450"/>
    <w:rsid w:val="00B15DE2"/>
    <w:rsid w:val="00B15E3C"/>
    <w:rsid w:val="00B16560"/>
    <w:rsid w:val="00B17B43"/>
    <w:rsid w:val="00B21230"/>
    <w:rsid w:val="00B225AA"/>
    <w:rsid w:val="00B22EBA"/>
    <w:rsid w:val="00B240B1"/>
    <w:rsid w:val="00B2492B"/>
    <w:rsid w:val="00B25BA3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9F5"/>
    <w:rsid w:val="00B54F5B"/>
    <w:rsid w:val="00B555DF"/>
    <w:rsid w:val="00B557B6"/>
    <w:rsid w:val="00B55E3B"/>
    <w:rsid w:val="00B5693D"/>
    <w:rsid w:val="00B575C0"/>
    <w:rsid w:val="00B578B2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4E6E"/>
    <w:rsid w:val="00B775F0"/>
    <w:rsid w:val="00B7784C"/>
    <w:rsid w:val="00B77C7D"/>
    <w:rsid w:val="00B80136"/>
    <w:rsid w:val="00B80407"/>
    <w:rsid w:val="00B80921"/>
    <w:rsid w:val="00B80E17"/>
    <w:rsid w:val="00B81220"/>
    <w:rsid w:val="00B813C3"/>
    <w:rsid w:val="00B82549"/>
    <w:rsid w:val="00B826FE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5B9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920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8CB"/>
    <w:rsid w:val="00BD3B76"/>
    <w:rsid w:val="00BD4DBD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27D"/>
    <w:rsid w:val="00BF3362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D81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92F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303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7C1"/>
    <w:rsid w:val="00C9034A"/>
    <w:rsid w:val="00C90420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E1"/>
    <w:rsid w:val="00CA3062"/>
    <w:rsid w:val="00CA45C4"/>
    <w:rsid w:val="00CA4FED"/>
    <w:rsid w:val="00CA516E"/>
    <w:rsid w:val="00CA55AB"/>
    <w:rsid w:val="00CA5CD6"/>
    <w:rsid w:val="00CA6727"/>
    <w:rsid w:val="00CA75D9"/>
    <w:rsid w:val="00CA770B"/>
    <w:rsid w:val="00CA7991"/>
    <w:rsid w:val="00CA7C6A"/>
    <w:rsid w:val="00CB0A53"/>
    <w:rsid w:val="00CB0ACE"/>
    <w:rsid w:val="00CB1FBD"/>
    <w:rsid w:val="00CB20EB"/>
    <w:rsid w:val="00CB24E5"/>
    <w:rsid w:val="00CB33A3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C7E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BF2"/>
    <w:rsid w:val="00CE2763"/>
    <w:rsid w:val="00CE36B1"/>
    <w:rsid w:val="00CE442B"/>
    <w:rsid w:val="00CE5131"/>
    <w:rsid w:val="00CE5314"/>
    <w:rsid w:val="00CE5F94"/>
    <w:rsid w:val="00CE7809"/>
    <w:rsid w:val="00CF013C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8C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21C"/>
    <w:rsid w:val="00D33280"/>
    <w:rsid w:val="00D34532"/>
    <w:rsid w:val="00D3462D"/>
    <w:rsid w:val="00D34973"/>
    <w:rsid w:val="00D34BE3"/>
    <w:rsid w:val="00D34C95"/>
    <w:rsid w:val="00D34EC4"/>
    <w:rsid w:val="00D35884"/>
    <w:rsid w:val="00D36382"/>
    <w:rsid w:val="00D37412"/>
    <w:rsid w:val="00D414BC"/>
    <w:rsid w:val="00D446C9"/>
    <w:rsid w:val="00D45339"/>
    <w:rsid w:val="00D46EDF"/>
    <w:rsid w:val="00D47A25"/>
    <w:rsid w:val="00D47AEB"/>
    <w:rsid w:val="00D515EE"/>
    <w:rsid w:val="00D525A1"/>
    <w:rsid w:val="00D52A7A"/>
    <w:rsid w:val="00D52F4E"/>
    <w:rsid w:val="00D5312B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A8A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738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249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C94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E5D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069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5A"/>
    <w:rsid w:val="00DE5CAB"/>
    <w:rsid w:val="00DE5CE7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919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9E9"/>
    <w:rsid w:val="00E316A2"/>
    <w:rsid w:val="00E31999"/>
    <w:rsid w:val="00E33D04"/>
    <w:rsid w:val="00E3422A"/>
    <w:rsid w:val="00E351CB"/>
    <w:rsid w:val="00E35B55"/>
    <w:rsid w:val="00E364E1"/>
    <w:rsid w:val="00E3679B"/>
    <w:rsid w:val="00E36DB5"/>
    <w:rsid w:val="00E36F4D"/>
    <w:rsid w:val="00E37720"/>
    <w:rsid w:val="00E37D09"/>
    <w:rsid w:val="00E37EA5"/>
    <w:rsid w:val="00E40AAD"/>
    <w:rsid w:val="00E429CE"/>
    <w:rsid w:val="00E43E97"/>
    <w:rsid w:val="00E447C5"/>
    <w:rsid w:val="00E44B34"/>
    <w:rsid w:val="00E44BF7"/>
    <w:rsid w:val="00E45504"/>
    <w:rsid w:val="00E457C7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3B0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663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273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917"/>
    <w:rsid w:val="00EC6C32"/>
    <w:rsid w:val="00EC70EB"/>
    <w:rsid w:val="00EC7482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2D8"/>
    <w:rsid w:val="00ED48F5"/>
    <w:rsid w:val="00ED4A36"/>
    <w:rsid w:val="00ED6F08"/>
    <w:rsid w:val="00ED740F"/>
    <w:rsid w:val="00ED74BE"/>
    <w:rsid w:val="00EE0606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F05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CAD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76B"/>
    <w:rsid w:val="00F47C1B"/>
    <w:rsid w:val="00F47D27"/>
    <w:rsid w:val="00F5271E"/>
    <w:rsid w:val="00F52B9D"/>
    <w:rsid w:val="00F52C54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8AF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41"/>
    <w:rsid w:val="00F72BE8"/>
    <w:rsid w:val="00F73BB4"/>
    <w:rsid w:val="00F74CA9"/>
    <w:rsid w:val="00F754B1"/>
    <w:rsid w:val="00F767CE"/>
    <w:rsid w:val="00F767EB"/>
    <w:rsid w:val="00F76D51"/>
    <w:rsid w:val="00F76DAD"/>
    <w:rsid w:val="00F76F49"/>
    <w:rsid w:val="00F772AF"/>
    <w:rsid w:val="00F8180E"/>
    <w:rsid w:val="00F82587"/>
    <w:rsid w:val="00F8261E"/>
    <w:rsid w:val="00F82BF9"/>
    <w:rsid w:val="00F83D10"/>
    <w:rsid w:val="00F83DFD"/>
    <w:rsid w:val="00F856CF"/>
    <w:rsid w:val="00F85C86"/>
    <w:rsid w:val="00F873D2"/>
    <w:rsid w:val="00F87567"/>
    <w:rsid w:val="00F8765D"/>
    <w:rsid w:val="00F90524"/>
    <w:rsid w:val="00F91CCC"/>
    <w:rsid w:val="00F91DB5"/>
    <w:rsid w:val="00F92112"/>
    <w:rsid w:val="00F92553"/>
    <w:rsid w:val="00F92C92"/>
    <w:rsid w:val="00F93043"/>
    <w:rsid w:val="00F9316B"/>
    <w:rsid w:val="00F949CD"/>
    <w:rsid w:val="00F95CBC"/>
    <w:rsid w:val="00F96968"/>
    <w:rsid w:val="00FA00EE"/>
    <w:rsid w:val="00FA050B"/>
    <w:rsid w:val="00FA0C92"/>
    <w:rsid w:val="00FA2099"/>
    <w:rsid w:val="00FA2E80"/>
    <w:rsid w:val="00FA30F1"/>
    <w:rsid w:val="00FA3323"/>
    <w:rsid w:val="00FA351D"/>
    <w:rsid w:val="00FA378B"/>
    <w:rsid w:val="00FA3E25"/>
    <w:rsid w:val="00FA40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05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 단,목록,列出段落,列表段落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uiPriority w:val="34"/>
    <w:qFormat/>
    <w:locked/>
    <w:rsid w:val="004B4CBB"/>
    <w:rPr>
      <w:rFonts w:ascii="Times New Roman" w:hAnsi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904D54"/>
    <w:rPr>
      <w:rFonts w:ascii="Times New Roman" w:eastAsia="Times New Roman" w:hAnsi="Times New Roman"/>
    </w:rPr>
  </w:style>
  <w:style w:type="paragraph" w:customStyle="1" w:styleId="1proposal">
    <w:name w:val="缩进1proposal"/>
    <w:basedOn w:val="ListParagraph"/>
    <w:link w:val="1proposalChar"/>
    <w:qFormat/>
    <w:rsid w:val="0032580F"/>
    <w:pPr>
      <w:widowControl w:val="0"/>
      <w:numPr>
        <w:numId w:val="36"/>
      </w:numPr>
      <w:overflowPunct/>
      <w:spacing w:after="50"/>
      <w:ind w:left="0" w:firstLineChars="0"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2580F"/>
    <w:rPr>
      <w:rFonts w:ascii="Times" w:eastAsia="Microsoft YaHei" w:hAnsi="Times"/>
      <w:b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16" ma:contentTypeDescription="Create a new document." ma:contentTypeScope="" ma:versionID="9f4acd19268e889df1cb8c9523e4b2dc">
  <xsd:schema xmlns:xsd="http://www.w3.org/2001/XMLSchema" xmlns:xs="http://www.w3.org/2001/XMLSchema" xmlns:p="http://schemas.microsoft.com/office/2006/metadata/properties" xmlns:ns2="86b2df28-e2b6-44c3-9f8c-7adf76a1da3d" xmlns:ns3="47d8ea12-73e7-4560-98d3-dcbdd959fd4c" xmlns:ns4="d8762117-8292-4133-b1c7-eab5c6487cfd" targetNamespace="http://schemas.microsoft.com/office/2006/metadata/properties" ma:root="true" ma:fieldsID="e80450fe272222b7f3db7aaa8a2e9f7e" ns2:_="" ns3:_="" ns4:_="">
    <xsd:import namespace="86b2df28-e2b6-44c3-9f8c-7adf76a1da3d"/>
    <xsd:import namespace="47d8ea12-73e7-4560-98d3-dcbdd959fd4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8ea12-73e7-4560-98d3-dcbdd959fd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2c8ff27-480e-460d-ba84-ae399cffdb02}" ma:internalName="TaxCatchAll" ma:showField="CatchAllData" ma:web="47d8ea12-73e7-4560-98d3-dcbdd959f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EBAA8-E7A0-4465-84AC-2DB8B73E8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47d8ea12-73e7-4560-98d3-dcbdd959fd4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53F41-7CDE-4D47-A425-914A1FFABE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jiakai.shi@ericsson.com</dc:creator>
  <cp:keywords/>
  <cp:lastModifiedBy>Jiakai Shi - Ericsson</cp:lastModifiedBy>
  <cp:revision>171</cp:revision>
  <dcterms:created xsi:type="dcterms:W3CDTF">2023-05-25T01:56:00Z</dcterms:created>
  <dcterms:modified xsi:type="dcterms:W3CDTF">2023-11-17T15:16:00Z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